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7581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BLOUNT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4E59840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Sheriff of Bristol.</w:t>
      </w:r>
    </w:p>
    <w:p w14:paraId="170EA68B" w14:textId="77777777" w:rsidR="007B0DE3" w:rsidRDefault="007B0DE3" w:rsidP="007B0DE3">
      <w:pPr>
        <w:pStyle w:val="NoSpacing"/>
        <w:rPr>
          <w:rFonts w:cs="Times New Roman"/>
          <w:szCs w:val="24"/>
        </w:rPr>
      </w:pPr>
    </w:p>
    <w:p w14:paraId="2817ED6D" w14:textId="77777777" w:rsidR="007B0DE3" w:rsidRDefault="007B0DE3" w:rsidP="007B0DE3">
      <w:pPr>
        <w:pStyle w:val="NoSpacing"/>
        <w:rPr>
          <w:rFonts w:cs="Times New Roman"/>
          <w:szCs w:val="24"/>
        </w:rPr>
      </w:pPr>
    </w:p>
    <w:p w14:paraId="38FC3AA7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May1400</w:t>
      </w:r>
      <w:r>
        <w:rPr>
          <w:rFonts w:cs="Times New Roman"/>
          <w:szCs w:val="24"/>
        </w:rPr>
        <w:tab/>
        <w:t>He was on a commission to enquire about all treasons, insurrections</w:t>
      </w:r>
    </w:p>
    <w:p w14:paraId="3F62DA28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rebellions and unlawful congregations in Bristol.</w:t>
      </w:r>
    </w:p>
    <w:p w14:paraId="4E5800EE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p.313)</w:t>
      </w:r>
    </w:p>
    <w:p w14:paraId="2128807B" w14:textId="77777777" w:rsidR="007B0DE3" w:rsidRDefault="007B0DE3" w:rsidP="007B0DE3">
      <w:pPr>
        <w:pStyle w:val="NoSpacing"/>
        <w:rPr>
          <w:rFonts w:cs="Times New Roman"/>
          <w:szCs w:val="24"/>
        </w:rPr>
      </w:pPr>
    </w:p>
    <w:p w14:paraId="29D5B63E" w14:textId="77777777" w:rsidR="007B0DE3" w:rsidRDefault="007B0DE3" w:rsidP="007B0DE3">
      <w:pPr>
        <w:pStyle w:val="NoSpacing"/>
        <w:rPr>
          <w:rFonts w:cs="Times New Roman"/>
          <w:szCs w:val="24"/>
        </w:rPr>
      </w:pPr>
    </w:p>
    <w:p w14:paraId="06BD2DE9" w14:textId="77777777" w:rsidR="007B0DE3" w:rsidRDefault="007B0DE3" w:rsidP="007B0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2025</w:t>
      </w:r>
    </w:p>
    <w:p w14:paraId="171EAB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ED9B9" w14:textId="77777777" w:rsidR="007B0DE3" w:rsidRDefault="007B0DE3" w:rsidP="009139A6">
      <w:r>
        <w:separator/>
      </w:r>
    </w:p>
  </w:endnote>
  <w:endnote w:type="continuationSeparator" w:id="0">
    <w:p w14:paraId="39612BED" w14:textId="77777777" w:rsidR="007B0DE3" w:rsidRDefault="007B0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7F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3B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C6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CCF06" w14:textId="77777777" w:rsidR="007B0DE3" w:rsidRDefault="007B0DE3" w:rsidP="009139A6">
      <w:r>
        <w:separator/>
      </w:r>
    </w:p>
  </w:footnote>
  <w:footnote w:type="continuationSeparator" w:id="0">
    <w:p w14:paraId="09F61CD5" w14:textId="77777777" w:rsidR="007B0DE3" w:rsidRDefault="007B0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3D8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84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2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DE3"/>
    <w:rsid w:val="000666E0"/>
    <w:rsid w:val="002510B7"/>
    <w:rsid w:val="00270799"/>
    <w:rsid w:val="005C130B"/>
    <w:rsid w:val="007B0DE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4C721"/>
  <w15:chartTrackingRefBased/>
  <w15:docId w15:val="{22042442-C574-442F-99AB-90596C6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2025-01-08T20:33:00Z</dcterms:created>
  <dcterms:modified xsi:type="dcterms:W3CDTF">2025-01-08T20:35:00Z</dcterms:modified>
</cp:coreProperties>
</file>